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59" w:rsidRPr="0061404B" w:rsidRDefault="008C0559" w:rsidP="0061404B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1404B">
        <w:rPr>
          <w:b/>
          <w:bCs/>
          <w:color w:val="000000"/>
          <w:sz w:val="28"/>
          <w:szCs w:val="28"/>
        </w:rPr>
        <w:t>АДАПТАЦИЯ ДЕТЕЙ С ОГРАНИЧЕННЫМИ ВОЗМОЖНОСТЯМИ ЗДОРОВЬЯ В УСЛОВИЯХ ОБЩЕОБРАЗОВАТЕЛЬНОЙ ШКОЛЫ.</w:t>
      </w:r>
    </w:p>
    <w:p w:rsidR="008C0559" w:rsidRPr="0061404B" w:rsidRDefault="008C0559" w:rsidP="0061404B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61404B">
        <w:rPr>
          <w:b/>
          <w:bCs/>
          <w:color w:val="000000"/>
          <w:sz w:val="28"/>
          <w:szCs w:val="28"/>
        </w:rPr>
        <w:t>( КОНСУЛЬТАЦИЯ ДЛЯ РОДИТЕЛЕЙ)</w:t>
      </w:r>
    </w:p>
    <w:p w:rsidR="008C0559" w:rsidRDefault="008C0559" w:rsidP="00126AAC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sz w:val="27"/>
          <w:szCs w:val="27"/>
        </w:rPr>
      </w:pPr>
    </w:p>
    <w:p w:rsidR="008C0559" w:rsidRPr="0061404B" w:rsidRDefault="008C0559" w:rsidP="0061404B">
      <w:pPr>
        <w:pStyle w:val="NormalWeb"/>
        <w:spacing w:before="0" w:beforeAutospacing="0" w:after="0" w:afterAutospacing="0" w:line="340" w:lineRule="atLeast"/>
        <w:ind w:firstLine="720"/>
        <w:jc w:val="both"/>
        <w:rPr>
          <w:sz w:val="28"/>
          <w:szCs w:val="28"/>
        </w:rPr>
      </w:pPr>
      <w:r w:rsidRPr="0061404B">
        <w:rPr>
          <w:sz w:val="28"/>
          <w:szCs w:val="28"/>
        </w:rPr>
        <w:t>Одной из основных задач школ, в которых реализуется инклюзивная практика, является включение детей с ОВЗ в социальное пространство, их социальная адаптация в общеобразовательном классе. Этот процесс должен управляться педагогами, специалистами сопровождения образовательного процесса, координатором инклюзивного образования и пройти так, чтобы вызвать минимум дискомфорта и у ребенка с ОВЗ, и у его одноклассников.</w:t>
      </w:r>
    </w:p>
    <w:p w:rsidR="008C0559" w:rsidRPr="0061404B" w:rsidRDefault="008C0559" w:rsidP="0061404B">
      <w:pPr>
        <w:pStyle w:val="NormalWeb"/>
        <w:spacing w:before="0" w:beforeAutospacing="0" w:after="0" w:afterAutospacing="0" w:line="340" w:lineRule="atLeast"/>
        <w:ind w:firstLine="720"/>
        <w:jc w:val="both"/>
        <w:rPr>
          <w:sz w:val="28"/>
          <w:szCs w:val="28"/>
        </w:rPr>
      </w:pPr>
      <w:r w:rsidRPr="0061404B">
        <w:rPr>
          <w:sz w:val="28"/>
          <w:szCs w:val="28"/>
        </w:rPr>
        <w:t xml:space="preserve"> Но зачастую родители, испытывая страх за судьбу малыша, передают его ребенку. Интуитивно чувствуя постоянное напряжение взрослых, детки приобретают черты нервозности, издерганности. Мучительные сомнения многих пап и мам о том, знает ли ребенок о своей болезни и о том, насколько она тяжела, напрасны. Действительно,  ваше беспокойство  не добавляет ничего положительного  к ежедневным ощущениям и переживаниям ребят. От понимания своего статуса им не становится ни лучше, ни хуже.</w:t>
      </w:r>
    </w:p>
    <w:p w:rsidR="008C0559" w:rsidRPr="0061404B" w:rsidRDefault="008C0559" w:rsidP="0061404B">
      <w:pPr>
        <w:pStyle w:val="NormalWeb"/>
        <w:spacing w:before="0" w:beforeAutospacing="0" w:after="0" w:afterAutospacing="0" w:line="340" w:lineRule="atLeast"/>
        <w:ind w:firstLine="720"/>
        <w:jc w:val="both"/>
        <w:rPr>
          <w:sz w:val="28"/>
          <w:szCs w:val="28"/>
        </w:rPr>
      </w:pPr>
      <w:r w:rsidRPr="0061404B">
        <w:rPr>
          <w:sz w:val="28"/>
          <w:szCs w:val="28"/>
        </w:rPr>
        <w:t>Оптимальным может считаться такое поведение взрослых, которое позволяет детям с ОВЗ быстрее адаптироваться к своему положению, приобрести черты, компенсирующие их состояние. Эгоистическая любовь родителей, стремящихся оградить своих сыновей и дочерей от всех возможных трудностей, мешает их нормальному развитию. Дети остро нуждаются в родительской любви, но не любви-жалости, а любви альтруистической, учитывающей интересы ребенка, просто потому, что ребенок есть, такой – какой есть. Малышу предстоит дальнейшая  жизнь, и, чем более самостоятельным и независимым он будет, тем легче сможет перенести все трудности и невзгоды. Дети, о которых идет речь, нуждаются не в запретах, а в стимуляции приспособительной активности, познании своих скрытых возможностей, развитии специальных умений и навыков. Конечно, закрывать глаза на то, что малыш  болен, нельзя. При этом и постоянно держать его под стеклянным колпаком тоже не годится. Чем меньше внимание ребенка будет сконцентрировано на нем самом, тем больше вероятность и успешность взаимодействия его с окружающими. Если родителям удастся научить ребенка думать не только о себе, то судьба его сложится гораздо более счастливо.</w:t>
      </w:r>
    </w:p>
    <w:p w:rsidR="008C0559" w:rsidRPr="0061404B" w:rsidRDefault="008C0559" w:rsidP="0061404B">
      <w:pPr>
        <w:numPr>
          <w:ilvl w:val="0"/>
          <w:numId w:val="1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</w:rPr>
        <w:t>Первый год обучения ребенка в школе – это очень сложный период в жизни маленького школьника. Это и новые условия жизни и деятельности ребенка, и новые контакты, новые отношения, новые обязанности. Это очень напряженный период, прежде всего потому, что школа с первых же дней ставит перед учениками целый ряд задач. Меняется режим дня, требуется мобилизация всех сил ребенка. Поэтому адаптация к школе происходит не сразу, это довольно длительный процесс, связанный со значительным напряжением всех систем организма. Индикатором трудности процесса адаптации к школе служат изменения в поведении детей. Это может быть следующие проявления: заторможенность; депрессия; чувство страха; нежелание идти в школу. Все изменения в поведении ребенка отражают особенности психологической адаптации к школе.  Из-за особенностей развития у детей с ОВЗ затруднено взаимодействие с социальной средой, снижена способность адекватного реагирования на происходящие изменения, усложняющиеся требования. Эти дети испытывают особые трудности в достижении своих целей в рамках существующих норм. Все эти особенности предопределяют трудности, с которыми может столкнуться ребенок с ОВЗ при общении со сверстниками. Младшие школьники часто акцентируют внимание на особенностях внешнего вида и поведения одноклассника, могут сторониться его или даже вступать в открытый конфликт.</w:t>
      </w:r>
      <w:r w:rsidRPr="0061404B">
        <w:rPr>
          <w:rFonts w:ascii="Times New Roman" w:hAnsi="Times New Roman"/>
          <w:sz w:val="28"/>
          <w:szCs w:val="28"/>
          <w:lang w:eastAsia="ru-RU"/>
        </w:rPr>
        <w:t xml:space="preserve"> Чтобы этого не возникло, рекомендуется выполнять следующие правила:</w:t>
      </w:r>
    </w:p>
    <w:p w:rsidR="008C0559" w:rsidRPr="0061404B" w:rsidRDefault="008C0559" w:rsidP="0061404B">
      <w:pPr>
        <w:numPr>
          <w:ilvl w:val="0"/>
          <w:numId w:val="1"/>
        </w:numPr>
        <w:tabs>
          <w:tab w:val="clear" w:pos="720"/>
          <w:tab w:val="num" w:pos="0"/>
        </w:tabs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Примите ситуацию как данность, не думайте о том, как и почему это случилось, размышляйте о том, как с этим дальше жить. Помните, что все ваши страхи и «черные мысли» ребенок чувствует на интуитивном уровне. Ради успешного будущего Вашего ребенка постарайтесь найти в себе силы с оптимизмом смотреть в будущее.</w:t>
      </w:r>
    </w:p>
    <w:p w:rsidR="008C0559" w:rsidRPr="0061404B" w:rsidRDefault="008C0559" w:rsidP="0061404B">
      <w:pPr>
        <w:numPr>
          <w:ilvl w:val="0"/>
          <w:numId w:val="2"/>
        </w:numPr>
        <w:spacing w:after="0" w:line="340" w:lineRule="atLeast"/>
        <w:ind w:left="45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Никогда не жалейте ребёнка из-за того, что он не такой, как все.</w:t>
      </w:r>
    </w:p>
    <w:p w:rsidR="008C0559" w:rsidRPr="0061404B" w:rsidRDefault="008C0559" w:rsidP="0061404B">
      <w:pPr>
        <w:numPr>
          <w:ilvl w:val="0"/>
          <w:numId w:val="3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Дарите ребёнку свою любовь и внимание, но помните, что есть и другие члены семьи, которые в них тоже нуждаются.</w:t>
      </w:r>
    </w:p>
    <w:p w:rsidR="008C0559" w:rsidRPr="0061404B" w:rsidRDefault="008C0559" w:rsidP="0061404B">
      <w:pPr>
        <w:numPr>
          <w:ilvl w:val="0"/>
          <w:numId w:val="4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Стремитесь к тому, чтобы у всех членов семьи была возможность  полноценной жизни. Помните, ребенку  важно ощущать стабильность и спокойствие своего окружения.</w:t>
      </w:r>
    </w:p>
    <w:p w:rsidR="008C0559" w:rsidRPr="0061404B" w:rsidRDefault="008C0559" w:rsidP="0061404B">
      <w:pPr>
        <w:numPr>
          <w:ilvl w:val="0"/>
          <w:numId w:val="5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Организуйте свой быт так, чтобы никто в семье не чувствовал себя «жертвой», отказываясь от своей личной жизни.</w:t>
      </w:r>
    </w:p>
    <w:p w:rsidR="008C0559" w:rsidRPr="0061404B" w:rsidRDefault="008C0559" w:rsidP="0061404B">
      <w:pPr>
        <w:numPr>
          <w:ilvl w:val="0"/>
          <w:numId w:val="6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Не ограждайте ребёнка от обязанностей и проблем. Если состояние ребенка позволяет, придумайте ему простенькие домашние обязанности, постарайтесь научить ребенка заботиться о других. Решайте все дела вместе с ним.</w:t>
      </w:r>
    </w:p>
    <w:p w:rsidR="008C0559" w:rsidRPr="0061404B" w:rsidRDefault="008C0559" w:rsidP="0061404B">
      <w:pPr>
        <w:numPr>
          <w:ilvl w:val="0"/>
          <w:numId w:val="7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Предоставьте ребёнку самостоятельность в действиях и принятии решений. Стимулируйте его приспособительную активность; помогайте в поиске своих скрытых возможностей. Развивайте умения и навыки по самообслуживанию</w:t>
      </w:r>
    </w:p>
    <w:p w:rsidR="008C0559" w:rsidRPr="0061404B" w:rsidRDefault="008C0559" w:rsidP="0061404B">
      <w:pPr>
        <w:numPr>
          <w:ilvl w:val="0"/>
          <w:numId w:val="8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Следите за своей внешностью и поведением. Ребёнок должен гордиться вами.</w:t>
      </w:r>
    </w:p>
    <w:p w:rsidR="008C0559" w:rsidRPr="0061404B" w:rsidRDefault="008C0559" w:rsidP="0061404B">
      <w:pPr>
        <w:numPr>
          <w:ilvl w:val="0"/>
          <w:numId w:val="9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Учитесь отказывать ребёнку в чём-либо, если считаете его требования чрезмерными. Однако проанализируйте количество запретов, с которыми сталкивается ваш ребенок. Продумайте, все ли они обоснованы, нет ли возможности сократить ограничения, лишний раз проконсультируйтесь с врачом или психологом.</w:t>
      </w:r>
    </w:p>
    <w:p w:rsidR="008C0559" w:rsidRPr="0061404B" w:rsidRDefault="008C0559" w:rsidP="0061404B">
      <w:pPr>
        <w:numPr>
          <w:ilvl w:val="0"/>
          <w:numId w:val="10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Чаще разговаривайте с ребёнком. Помните, что ни телевизор, ни компьютер не заменят вас.</w:t>
      </w:r>
    </w:p>
    <w:p w:rsidR="008C0559" w:rsidRPr="0061404B" w:rsidRDefault="008C0559" w:rsidP="0061404B">
      <w:pPr>
        <w:numPr>
          <w:ilvl w:val="0"/>
          <w:numId w:val="11"/>
        </w:numPr>
        <w:spacing w:after="0" w:line="340" w:lineRule="atLeast"/>
        <w:ind w:left="45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Создавайте условия для общения ребёнка со сверстниками.</w:t>
      </w:r>
    </w:p>
    <w:p w:rsidR="008C0559" w:rsidRPr="0061404B" w:rsidRDefault="008C0559" w:rsidP="0061404B">
      <w:pPr>
        <w:numPr>
          <w:ilvl w:val="0"/>
          <w:numId w:val="12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Стремитесь к встречам и общению с друзьями, приглашайте их в гости. Пусть в вашей жизни найдется место и высоким чувствам, и маленьким радостям.</w:t>
      </w:r>
    </w:p>
    <w:p w:rsidR="008C0559" w:rsidRPr="0061404B" w:rsidRDefault="008C0559" w:rsidP="0061404B">
      <w:pPr>
        <w:numPr>
          <w:ilvl w:val="0"/>
          <w:numId w:val="13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Чаще прибегайте к советам педагогов и психологов. Каждое определенное заболевание  требует специфического ухода, а также специальных знаний и умений.</w:t>
      </w:r>
    </w:p>
    <w:p w:rsidR="008C0559" w:rsidRPr="0061404B" w:rsidRDefault="008C0559" w:rsidP="0061404B">
      <w:pPr>
        <w:numPr>
          <w:ilvl w:val="0"/>
          <w:numId w:val="14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Больше читайте, и не только специальную литературу, но и художественную.</w:t>
      </w:r>
    </w:p>
    <w:p w:rsidR="008C0559" w:rsidRPr="0061404B" w:rsidRDefault="008C0559" w:rsidP="0061404B">
      <w:pPr>
        <w:numPr>
          <w:ilvl w:val="0"/>
          <w:numId w:val="15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Общайтесь с семьями, где есть такие же дети. Передавайте свой опыт и перенимайте чужой. Это важно не только для вас, но и для ребенка, которому вы можете оказать услугу на всю жизнь, найдя для него друзей или (что очень часто бывает) спутника жизни. Помогая друг другу, вы, прежде всего, помогаете себе!</w:t>
      </w:r>
    </w:p>
    <w:p w:rsidR="008C0559" w:rsidRPr="0061404B" w:rsidRDefault="008C0559" w:rsidP="0061404B">
      <w:pPr>
        <w:numPr>
          <w:ilvl w:val="0"/>
          <w:numId w:val="16"/>
        </w:numPr>
        <w:spacing w:after="0" w:line="340" w:lineRule="atLeast"/>
        <w:ind w:left="0" w:firstLine="117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Находите в себе силы и сохраняйте душевное равновесие. Не изводите себя упрёками. В противном случае велика вероятность того, что ребенок вырастет психологическом монстром, а это неизбежно усилит его социальную дезадаптацию и усугубит страдания. В том, что у вас  такой ребёнок, вы не виноваты.</w:t>
      </w:r>
    </w:p>
    <w:p w:rsidR="008C0559" w:rsidRPr="0061404B" w:rsidRDefault="008C0559" w:rsidP="0061404B">
      <w:pPr>
        <w:numPr>
          <w:ilvl w:val="0"/>
          <w:numId w:val="17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Воспитывайте в себе новые качества, прежде всего наблюдательность, терпение, самообладание.</w:t>
      </w:r>
    </w:p>
    <w:p w:rsidR="008C0559" w:rsidRPr="0061404B" w:rsidRDefault="008C0559" w:rsidP="0061404B">
      <w:pPr>
        <w:numPr>
          <w:ilvl w:val="0"/>
          <w:numId w:val="18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Ведите дневник наблюдений за ребенком, отмечая малейшие перемены в его состоянии. Дневник с одной стороны, помогает, успокаивая Вас, с другой – способствует правильной организации всей лечебно-коррекционной работы.</w:t>
      </w:r>
    </w:p>
    <w:p w:rsidR="008C0559" w:rsidRPr="0061404B" w:rsidRDefault="008C0559" w:rsidP="0061404B">
      <w:pPr>
        <w:numPr>
          <w:ilvl w:val="0"/>
          <w:numId w:val="19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Помните, что будущее вашего ребенка во многом зависит от того, насколько он социализирован, адаптирован в обществе. Делайте все возможное, чтобы он привык находиться среди людей и при этом не концентрироваться на себе, умел и любил общаться, мог попросить о помощи.</w:t>
      </w:r>
    </w:p>
    <w:p w:rsidR="008C0559" w:rsidRPr="0061404B" w:rsidRDefault="008C0559" w:rsidP="0061404B">
      <w:pPr>
        <w:numPr>
          <w:ilvl w:val="0"/>
          <w:numId w:val="20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Старайтесь чувствовать себя спокойно и уверенно с ребенком на людях. Доброжелательно реагируйте на проявления интереса со стороны посторонних, не отталкивайте их от себя жалобами, раздражением, проявлением озлобления. Если ребенок переймет от вас подобный стиль общения с окружающими, его шансы найти себе друзей резко возрастут.</w:t>
      </w:r>
    </w:p>
    <w:p w:rsidR="008C0559" w:rsidRPr="0061404B" w:rsidRDefault="008C0559" w:rsidP="0061404B">
      <w:pPr>
        <w:numPr>
          <w:ilvl w:val="0"/>
          <w:numId w:val="21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Постарайтесь научить ребенка быть самим собой – и дома, и на людях. Чем раньше ребенок начнет общаться с другими детьми, тем больше шансов, что он сможет вести себя как все.</w:t>
      </w:r>
    </w:p>
    <w:p w:rsidR="008C0559" w:rsidRPr="0061404B" w:rsidRDefault="008C0559" w:rsidP="0061404B">
      <w:pPr>
        <w:numPr>
          <w:ilvl w:val="0"/>
          <w:numId w:val="22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 Помните, что ребёнок повзрослеет и ему придётся жить самостоятельно. Готовьте его к будущей жизни, говорите о ней.</w:t>
      </w:r>
    </w:p>
    <w:p w:rsidR="008C0559" w:rsidRPr="0061404B" w:rsidRDefault="008C0559" w:rsidP="00B171BC">
      <w:pPr>
        <w:numPr>
          <w:ilvl w:val="0"/>
          <w:numId w:val="22"/>
        </w:numPr>
        <w:spacing w:after="0" w:line="340" w:lineRule="atLeast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1404B">
        <w:rPr>
          <w:rFonts w:ascii="Times New Roman" w:hAnsi="Times New Roman"/>
          <w:sz w:val="28"/>
          <w:szCs w:val="28"/>
          <w:lang w:eastAsia="ru-RU"/>
        </w:rPr>
        <w:t>Не предвосхищаете проблемы, которые только могут появится. Проблема решается по мере ее возникновения.</w:t>
      </w:r>
    </w:p>
    <w:p w:rsidR="008C0559" w:rsidRPr="0061404B" w:rsidRDefault="008C0559" w:rsidP="0061404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1404B">
        <w:rPr>
          <w:sz w:val="28"/>
          <w:szCs w:val="28"/>
        </w:rPr>
        <w:t xml:space="preserve"> Одной из основных задач школ, в которых реализуется инклюзивная практика, является включение детей с ОВЗ в социальное пространство, их социальная адаптация в общеобразовательном классе и  работа с коллективом, в котором он находится. В период адаптации вчерашнего дошкольника с ОВЗ к новым условиям обучения в 1 классе, необходимо учитывать:</w:t>
      </w:r>
    </w:p>
    <w:p w:rsidR="008C0559" w:rsidRPr="0061404B" w:rsidRDefault="008C0559" w:rsidP="0061404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1404B">
        <w:rPr>
          <w:sz w:val="28"/>
          <w:szCs w:val="28"/>
        </w:rPr>
        <w:t xml:space="preserve"> - возрастные и психологические особенности детей; </w:t>
      </w:r>
    </w:p>
    <w:p w:rsidR="008C0559" w:rsidRPr="0061404B" w:rsidRDefault="008C0559" w:rsidP="0061404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1404B">
        <w:rPr>
          <w:sz w:val="28"/>
          <w:szCs w:val="28"/>
        </w:rPr>
        <w:t xml:space="preserve">- клинико-физиологические особенности развития детей с ОВЗ; </w:t>
      </w:r>
    </w:p>
    <w:p w:rsidR="008C0559" w:rsidRPr="0061404B" w:rsidRDefault="008C0559" w:rsidP="0061404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1404B">
        <w:rPr>
          <w:sz w:val="28"/>
          <w:szCs w:val="28"/>
        </w:rPr>
        <w:t xml:space="preserve">- уровень школьной зрелости, с которым ребёнок пришёл в 1-й класс; </w:t>
      </w:r>
    </w:p>
    <w:p w:rsidR="008C0559" w:rsidRPr="0061404B" w:rsidRDefault="008C0559" w:rsidP="0061404B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1404B">
        <w:rPr>
          <w:sz w:val="28"/>
          <w:szCs w:val="28"/>
        </w:rPr>
        <w:t xml:space="preserve">возможность возникновения трудностей прохождения адаптационного периода. </w:t>
      </w:r>
    </w:p>
    <w:p w:rsidR="008C0559" w:rsidRPr="0061404B" w:rsidRDefault="008C0559">
      <w:pPr>
        <w:rPr>
          <w:rFonts w:ascii="Calibri Light" w:hAnsi="Calibri Light" w:cs="Calibri Light"/>
        </w:rPr>
      </w:pPr>
      <w:bookmarkStart w:id="0" w:name="_GoBack"/>
      <w:bookmarkEnd w:id="0"/>
    </w:p>
    <w:sectPr w:rsidR="008C0559" w:rsidRPr="0061404B" w:rsidSect="00B171BC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559" w:rsidRDefault="008C0559">
      <w:r>
        <w:separator/>
      </w:r>
    </w:p>
  </w:endnote>
  <w:endnote w:type="continuationSeparator" w:id="0">
    <w:p w:rsidR="008C0559" w:rsidRDefault="008C0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559" w:rsidRDefault="008C0559">
      <w:r>
        <w:separator/>
      </w:r>
    </w:p>
  </w:footnote>
  <w:footnote w:type="continuationSeparator" w:id="0">
    <w:p w:rsidR="008C0559" w:rsidRDefault="008C0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559" w:rsidRDefault="008C0559" w:rsidP="00957E0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0559" w:rsidRDefault="008C055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0559" w:rsidRDefault="008C0559" w:rsidP="00957E0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8C0559" w:rsidRDefault="008C055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E667C"/>
    <w:multiLevelType w:val="multilevel"/>
    <w:tmpl w:val="C212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9352F9"/>
    <w:multiLevelType w:val="multilevel"/>
    <w:tmpl w:val="B4B29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A005B1E"/>
    <w:multiLevelType w:val="multilevel"/>
    <w:tmpl w:val="8EC4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595754"/>
    <w:multiLevelType w:val="multilevel"/>
    <w:tmpl w:val="F5BC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78C5175"/>
    <w:multiLevelType w:val="multilevel"/>
    <w:tmpl w:val="8E0E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7F36190"/>
    <w:multiLevelType w:val="multilevel"/>
    <w:tmpl w:val="241C9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A675D4A"/>
    <w:multiLevelType w:val="multilevel"/>
    <w:tmpl w:val="7368E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A7B627C"/>
    <w:multiLevelType w:val="multilevel"/>
    <w:tmpl w:val="D2C8B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10C5682"/>
    <w:multiLevelType w:val="multilevel"/>
    <w:tmpl w:val="FB98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7C77C39"/>
    <w:multiLevelType w:val="multilevel"/>
    <w:tmpl w:val="F0E88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A4F1F33"/>
    <w:multiLevelType w:val="multilevel"/>
    <w:tmpl w:val="38A6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BAF5DE0"/>
    <w:multiLevelType w:val="multilevel"/>
    <w:tmpl w:val="5484A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2574494"/>
    <w:multiLevelType w:val="multilevel"/>
    <w:tmpl w:val="617A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7B45BE8"/>
    <w:multiLevelType w:val="multilevel"/>
    <w:tmpl w:val="532EA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94F7AAD"/>
    <w:multiLevelType w:val="multilevel"/>
    <w:tmpl w:val="3EF00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9F14509"/>
    <w:multiLevelType w:val="multilevel"/>
    <w:tmpl w:val="7AD0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C044360"/>
    <w:multiLevelType w:val="multilevel"/>
    <w:tmpl w:val="1ECA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0265D59"/>
    <w:multiLevelType w:val="multilevel"/>
    <w:tmpl w:val="D124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1943F82"/>
    <w:multiLevelType w:val="multilevel"/>
    <w:tmpl w:val="526C5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6547EC3"/>
    <w:multiLevelType w:val="multilevel"/>
    <w:tmpl w:val="C3FEA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7C004D37"/>
    <w:multiLevelType w:val="multilevel"/>
    <w:tmpl w:val="08E6A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7E3473F0"/>
    <w:multiLevelType w:val="multilevel"/>
    <w:tmpl w:val="0B20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2"/>
  </w:num>
  <w:num w:numId="5">
    <w:abstractNumId w:val="1"/>
  </w:num>
  <w:num w:numId="6">
    <w:abstractNumId w:val="20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6"/>
  </w:num>
  <w:num w:numId="12">
    <w:abstractNumId w:val="15"/>
  </w:num>
  <w:num w:numId="13">
    <w:abstractNumId w:val="19"/>
  </w:num>
  <w:num w:numId="14">
    <w:abstractNumId w:val="21"/>
  </w:num>
  <w:num w:numId="15">
    <w:abstractNumId w:val="17"/>
  </w:num>
  <w:num w:numId="16">
    <w:abstractNumId w:val="8"/>
  </w:num>
  <w:num w:numId="17">
    <w:abstractNumId w:val="11"/>
  </w:num>
  <w:num w:numId="18">
    <w:abstractNumId w:val="13"/>
  </w:num>
  <w:num w:numId="19">
    <w:abstractNumId w:val="7"/>
  </w:num>
  <w:num w:numId="20">
    <w:abstractNumId w:val="6"/>
  </w:num>
  <w:num w:numId="21">
    <w:abstractNumId w:val="12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A51"/>
    <w:rsid w:val="00126AAC"/>
    <w:rsid w:val="001D53B9"/>
    <w:rsid w:val="001D5F5C"/>
    <w:rsid w:val="003E28A9"/>
    <w:rsid w:val="0061404B"/>
    <w:rsid w:val="008308B4"/>
    <w:rsid w:val="008C0559"/>
    <w:rsid w:val="008C76B6"/>
    <w:rsid w:val="009526AA"/>
    <w:rsid w:val="00957E07"/>
    <w:rsid w:val="009F2A51"/>
    <w:rsid w:val="00B171BC"/>
    <w:rsid w:val="00B56A0B"/>
    <w:rsid w:val="00BB65F2"/>
    <w:rsid w:val="00D742A4"/>
    <w:rsid w:val="00EC332E"/>
    <w:rsid w:val="00F30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8A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26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B171B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171B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15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117</TotalTime>
  <Pages>4</Pages>
  <Words>1224</Words>
  <Characters>6978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Admin</cp:lastModifiedBy>
  <cp:revision>9</cp:revision>
  <dcterms:created xsi:type="dcterms:W3CDTF">2019-01-31T06:01:00Z</dcterms:created>
  <dcterms:modified xsi:type="dcterms:W3CDTF">2019-10-04T13:38:00Z</dcterms:modified>
</cp:coreProperties>
</file>